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D61C5" w14:textId="77777777" w:rsidR="00E24EE2" w:rsidRDefault="00E24EE2" w:rsidP="00E24EE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Johanne WHYTEMYLL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76DCA744" w14:textId="77777777" w:rsidR="00E24EE2" w:rsidRDefault="00E24EE2" w:rsidP="00E2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Yatton </w:t>
      </w:r>
      <w:proofErr w:type="spellStart"/>
      <w:r>
        <w:rPr>
          <w:rFonts w:ascii="Times New Roman" w:hAnsi="Times New Roman" w:cs="Times New Roman"/>
          <w:sz w:val="24"/>
          <w:szCs w:val="24"/>
        </w:rPr>
        <w:t>Keynell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</w:t>
      </w:r>
    </w:p>
    <w:p w14:paraId="0A09E0B4" w14:textId="77777777" w:rsidR="00E24EE2" w:rsidRDefault="00E24EE2" w:rsidP="00E2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FE1CC1" w14:textId="77777777" w:rsidR="00E24EE2" w:rsidRDefault="00E24EE2" w:rsidP="00E2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1D6E8" w14:textId="77777777" w:rsidR="00E24EE2" w:rsidRDefault="00E24EE2" w:rsidP="00E2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 (d.1485) (q.v.).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pp.437-8)</w:t>
      </w:r>
    </w:p>
    <w:p w14:paraId="1DBE3E00" w14:textId="77777777" w:rsidR="00E24EE2" w:rsidRDefault="00E24EE2" w:rsidP="00E24E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John(q.v.).   (ibid.)</w:t>
      </w:r>
    </w:p>
    <w:p w14:paraId="265D56ED" w14:textId="77777777" w:rsidR="00E24EE2" w:rsidRDefault="00E24EE2" w:rsidP="00E2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DC7C2A" w14:textId="77777777" w:rsidR="00E24EE2" w:rsidRDefault="00E24EE2" w:rsidP="00E24E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944EB1" w14:textId="77777777" w:rsidR="00E24EE2" w:rsidRDefault="00E24EE2" w:rsidP="00E24EE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Jan.1485</w:t>
      </w:r>
      <w:r>
        <w:rPr>
          <w:rFonts w:ascii="Times New Roman" w:hAnsi="Times New Roman" w:cs="Times New Roman"/>
          <w:sz w:val="24"/>
          <w:szCs w:val="24"/>
        </w:rPr>
        <w:tab/>
        <w:t>Richard made her a co-executor of his Will.   (ibid.)</w:t>
      </w:r>
    </w:p>
    <w:p w14:paraId="129BCAAC" w14:textId="77777777" w:rsidR="00E24EE2" w:rsidRDefault="00E24EE2" w:rsidP="00E24EE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BAF150" w14:textId="77777777" w:rsidR="00E24EE2" w:rsidRDefault="00E24EE2" w:rsidP="00E24EE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C8792F" w14:textId="77777777" w:rsidR="00E24EE2" w:rsidRDefault="00E24EE2" w:rsidP="00E24EE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2021</w:t>
      </w:r>
    </w:p>
    <w:p w14:paraId="4BEC44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41DEC" w14:textId="77777777" w:rsidR="00E24EE2" w:rsidRDefault="00E24EE2" w:rsidP="009139A6">
      <w:r>
        <w:separator/>
      </w:r>
    </w:p>
  </w:endnote>
  <w:endnote w:type="continuationSeparator" w:id="0">
    <w:p w14:paraId="4E1E4C66" w14:textId="77777777" w:rsidR="00E24EE2" w:rsidRDefault="00E24E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29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170E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20849" w14:textId="77777777" w:rsidR="00E24EE2" w:rsidRDefault="00E24EE2" w:rsidP="009139A6">
      <w:r>
        <w:separator/>
      </w:r>
    </w:p>
  </w:footnote>
  <w:footnote w:type="continuationSeparator" w:id="0">
    <w:p w14:paraId="485D6C86" w14:textId="77777777" w:rsidR="00E24EE2" w:rsidRDefault="00E24E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F8A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B8D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1C6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E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24EE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342EE"/>
  <w15:chartTrackingRefBased/>
  <w15:docId w15:val="{AD5FC406-616E-4F5A-81B6-7240653C8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2021-07-04T19:17:00Z</dcterms:created>
  <dcterms:modified xsi:type="dcterms:W3CDTF">2021-07-04T19:18:00Z</dcterms:modified>
</cp:coreProperties>
</file>